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AC2" w:rsidRPr="006F6E23" w:rsidRDefault="00CA7AC2" w:rsidP="00717199">
      <w:pPr>
        <w:pStyle w:val="Heading1"/>
      </w:pPr>
      <w:r w:rsidRPr="00E24807">
        <w:rPr>
          <w:noProof/>
        </w:rPr>
        <w:t xml:space="preserve">МБОУ </w:t>
      </w:r>
      <w:r>
        <w:rPr>
          <w:noProof/>
        </w:rPr>
        <w:t>«</w:t>
      </w:r>
      <w:r w:rsidRPr="00E24807">
        <w:rPr>
          <w:noProof/>
        </w:rPr>
        <w:t>Сухановская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6636005559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CA7AC2" w:rsidRPr="000773E0" w:rsidRDefault="00CA7AC2" w:rsidP="00717199">
      <w:pPr>
        <w:spacing w:line="240" w:lineRule="auto"/>
        <w:ind w:left="360"/>
        <w:jc w:val="center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42</w:t>
      </w:r>
      <w:r w:rsidRPr="000773E0">
        <w:rPr>
          <w:rFonts w:ascii="Times New Roman" w:hAnsi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34</w:t>
      </w:r>
      <w:r w:rsidRPr="000773E0">
        <w:rPr>
          <w:rFonts w:ascii="Times New Roman" w:hAnsi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8</w:t>
      </w:r>
      <w:r w:rsidRPr="000773E0">
        <w:rPr>
          <w:rFonts w:ascii="Times New Roman" w:hAnsi="Times New Roman"/>
          <w:sz w:val="24"/>
          <w:szCs w:val="24"/>
        </w:rPr>
        <w:t xml:space="preserve"> чел.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27,91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Pr="000773E0">
        <w:rPr>
          <w:rFonts w:ascii="Times New Roman" w:hAnsi="Times New Roman"/>
          <w:sz w:val="24"/>
          <w:szCs w:val="24"/>
        </w:rPr>
        <w:t xml:space="preserve">, 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9,26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8,42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7,05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/>
          <w:b/>
          <w:noProof/>
          <w:sz w:val="24"/>
          <w:szCs w:val="24"/>
        </w:rPr>
        <w:t>3,18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291DF8" w:rsidRDefault="00CA7AC2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36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2"/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/>
          <w:b/>
          <w:noProof/>
          <w:sz w:val="24"/>
          <w:szCs w:val="24"/>
        </w:rPr>
        <w:t>4,53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6,82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5,03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/>
          <w:b/>
          <w:noProof/>
          <w:sz w:val="24"/>
          <w:szCs w:val="24"/>
        </w:rPr>
        <w:t>6,04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/>
          <w:b/>
          <w:noProof/>
          <w:sz w:val="24"/>
          <w:szCs w:val="24"/>
        </w:rPr>
        <w:t>4,7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/>
          <w:b/>
          <w:noProof/>
          <w:sz w:val="24"/>
          <w:szCs w:val="24"/>
        </w:rPr>
        <w:t>4,8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/>
          <w:b/>
          <w:noProof/>
          <w:sz w:val="24"/>
          <w:szCs w:val="24"/>
        </w:rPr>
        <w:t>4,08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03A0A" w:rsidRDefault="00CA7AC2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16,71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8,41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8,3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03A0A" w:rsidRDefault="00CA7AC2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24,43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7,16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8,86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8,41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CA7AC2" w:rsidRPr="00003A0A" w:rsidRDefault="00CA7AC2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CA7AC2" w:rsidRPr="00291DF8" w:rsidRDefault="00CA7AC2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91" o:spid="_x0000_s1026" type="#_x0000_t75" style="position:absolute;left:0;text-align:left;margin-left:105.05pt;margin-top:.15pt;width:141.75pt;height:20.4pt;z-index:251658240;visibility:visible">
            <v:imagedata r:id="rId6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CA7AC2" w:rsidRDefault="00CA7AC2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105,05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CA7AC2" w:rsidRPr="00291DF8" w:rsidRDefault="00CA7AC2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Рисунок 192" o:spid="_x0000_s1027" type="#_x0000_t75" style="position:absolute;left:0;text-align:left;margin-left:114.05pt;margin-top:8.8pt;width:136.4pt;height:15.3pt;z-index:251659264;visibility:visible">
            <v:imagedata r:id="rId7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CA7AC2" w:rsidRDefault="00CA7AC2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6,57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/>
          <w:b/>
          <w:sz w:val="24"/>
          <w:szCs w:val="24"/>
        </w:rPr>
        <w:t>«</w:t>
      </w:r>
      <w:r w:rsidRPr="000773E0">
        <w:rPr>
          <w:rFonts w:ascii="Times New Roman" w:hAnsi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/>
          <w:b/>
          <w:sz w:val="24"/>
          <w:szCs w:val="24"/>
        </w:rPr>
        <w:t>».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Рекомендации для ОО:</w:t>
      </w:r>
    </w:p>
    <w:p w:rsidR="00CA7AC2" w:rsidRDefault="00CA7AC2" w:rsidP="00717199">
      <w:pPr>
        <w:pStyle w:val="ListParagraph"/>
        <w:spacing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Разработать план мероприятий по развитию творческих способностей и интересов обучающихся. Формировать мотививацию обучающихся посредством участия в олимпиадах и конкурсах различного уровня.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Разработать план мероприятий по оказанию различных видов помощи (психолого-педагогической, медицинской и социальной).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Разработать и внедрить адаптированные образовательные программы для обучающихся с ограниченными возможностями здоровья, 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  <w:sectPr w:rsidR="00CA7AC2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район</w:t>
      </w:r>
    </w:p>
    <w:p w:rsidR="00CA7AC2" w:rsidRPr="000773E0" w:rsidRDefault="00CA7AC2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ГО</w:t>
      </w:r>
    </w:p>
    <w:p w:rsidR="00CA7AC2" w:rsidRDefault="00CA7AC2" w:rsidP="00717199">
      <w:pPr>
        <w:rPr>
          <w:noProof/>
        </w:rPr>
        <w:sectPr w:rsidR="00CA7AC2" w:rsidSect="00C84882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7AC2" w:rsidRDefault="00CA7AC2"/>
    <w:sectPr w:rsidR="00CA7AC2" w:rsidSect="00780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AC2" w:rsidRDefault="00CA7AC2" w:rsidP="00573701">
      <w:pPr>
        <w:spacing w:after="0" w:line="240" w:lineRule="auto"/>
      </w:pPr>
      <w:r>
        <w:separator/>
      </w:r>
    </w:p>
  </w:endnote>
  <w:endnote w:type="continuationSeparator" w:id="0">
    <w:p w:rsidR="00CA7AC2" w:rsidRDefault="00CA7AC2" w:rsidP="00573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AC2" w:rsidRDefault="00CA7AC2" w:rsidP="00573701">
      <w:pPr>
        <w:spacing w:after="0" w:line="240" w:lineRule="auto"/>
      </w:pPr>
      <w:r>
        <w:separator/>
      </w:r>
    </w:p>
  </w:footnote>
  <w:footnote w:type="continuationSeparator" w:id="0">
    <w:p w:rsidR="00CA7AC2" w:rsidRDefault="00CA7AC2" w:rsidP="00573701">
      <w:pPr>
        <w:spacing w:after="0" w:line="240" w:lineRule="auto"/>
      </w:pPr>
      <w:r>
        <w:continuationSeparator/>
      </w:r>
    </w:p>
  </w:footnote>
  <w:footnote w:id="1">
    <w:p w:rsidR="00CA7AC2" w:rsidRDefault="00CA7AC2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>по итогам мониторинга официальных сайтов ОО в период с 1 по 31 мая 2018 г.</w:t>
      </w:r>
    </w:p>
  </w:footnote>
  <w:footnote w:id="2">
    <w:p w:rsidR="00CA7AC2" w:rsidRDefault="00CA7AC2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701"/>
    <w:rsid w:val="00003A0A"/>
    <w:rsid w:val="000773E0"/>
    <w:rsid w:val="00291DF8"/>
    <w:rsid w:val="004C109E"/>
    <w:rsid w:val="00505A3F"/>
    <w:rsid w:val="00573701"/>
    <w:rsid w:val="005D0F90"/>
    <w:rsid w:val="006F6E23"/>
    <w:rsid w:val="00717199"/>
    <w:rsid w:val="00722565"/>
    <w:rsid w:val="007807F7"/>
    <w:rsid w:val="008D6AA1"/>
    <w:rsid w:val="00C84882"/>
    <w:rsid w:val="00CA7AC2"/>
    <w:rsid w:val="00D757D4"/>
    <w:rsid w:val="00E2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7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73701"/>
    <w:pPr>
      <w:keepNext/>
      <w:keepLines/>
      <w:spacing w:before="240" w:after="240" w:line="259" w:lineRule="auto"/>
      <w:jc w:val="center"/>
      <w:outlineLvl w:val="0"/>
    </w:pPr>
    <w:rPr>
      <w:rFonts w:ascii="Times New Roman" w:hAnsi="Times New Roman"/>
      <w:b/>
      <w:bCs/>
      <w:caps/>
      <w:sz w:val="24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3701"/>
    <w:rPr>
      <w:rFonts w:ascii="Times New Roman" w:hAnsi="Times New Roman"/>
      <w:b/>
      <w:caps/>
      <w:sz w:val="28"/>
      <w:lang w:eastAsia="en-US"/>
    </w:rPr>
  </w:style>
  <w:style w:type="paragraph" w:styleId="ListParagraph">
    <w:name w:val="List Paragraph"/>
    <w:basedOn w:val="Normal"/>
    <w:uiPriority w:val="99"/>
    <w:qFormat/>
    <w:rsid w:val="00573701"/>
    <w:pPr>
      <w:spacing w:after="160" w:line="259" w:lineRule="auto"/>
      <w:ind w:left="720"/>
      <w:contextualSpacing/>
    </w:pPr>
    <w:rPr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73701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73701"/>
    <w:rPr>
      <w:rFonts w:eastAsia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57370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6</Pages>
  <Words>1131</Words>
  <Characters>6449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2018-07-17T14:44:00Z</dcterms:created>
  <dcterms:modified xsi:type="dcterms:W3CDTF">2018-08-30T06:42:00Z</dcterms:modified>
</cp:coreProperties>
</file>